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09E1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CHITTERNE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291FB85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56ADDAE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C7372C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9C8075" w14:textId="77777777" w:rsidR="005E66CC" w:rsidRDefault="005E66CC" w:rsidP="005E66C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46F8CA84" w14:textId="77777777" w:rsidR="005E66CC" w:rsidRPr="00065994" w:rsidRDefault="005E66CC" w:rsidP="005E66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17E04C4" w14:textId="77777777" w:rsidR="005E66CC" w:rsidRPr="00065994" w:rsidRDefault="005E66CC" w:rsidP="005E66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A89B2BC" w14:textId="77777777" w:rsidR="005E66CC" w:rsidRDefault="005E66CC" w:rsidP="005E66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F9AC6D7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CAF934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C7043A" w14:textId="77777777" w:rsidR="005E66CC" w:rsidRDefault="005E66CC" w:rsidP="005E66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6CDE76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54A1" w14:textId="77777777" w:rsidR="005E66CC" w:rsidRDefault="005E66CC" w:rsidP="009139A6">
      <w:r>
        <w:separator/>
      </w:r>
    </w:p>
  </w:endnote>
  <w:endnote w:type="continuationSeparator" w:id="0">
    <w:p w14:paraId="51BD6E72" w14:textId="77777777" w:rsidR="005E66CC" w:rsidRDefault="005E66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F9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E7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1A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0527" w14:textId="77777777" w:rsidR="005E66CC" w:rsidRDefault="005E66CC" w:rsidP="009139A6">
      <w:r>
        <w:separator/>
      </w:r>
    </w:p>
  </w:footnote>
  <w:footnote w:type="continuationSeparator" w:id="0">
    <w:p w14:paraId="5379E1E3" w14:textId="77777777" w:rsidR="005E66CC" w:rsidRDefault="005E66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B2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D2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66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6CC"/>
    <w:rsid w:val="000666E0"/>
    <w:rsid w:val="002510B7"/>
    <w:rsid w:val="005C130B"/>
    <w:rsid w:val="005E66C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4051E"/>
  <w15:chartTrackingRefBased/>
  <w15:docId w15:val="{E9734F5C-07A3-4D66-9EEA-B97AFBC0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2023-08-28T07:24:00Z</dcterms:created>
  <dcterms:modified xsi:type="dcterms:W3CDTF">2023-08-28T07:24:00Z</dcterms:modified>
</cp:coreProperties>
</file>